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普陀农商行丰收信福2020年第56期封闭式净值型理财产品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2021年半年度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产品管理人：浙江舟山普陀农村商业银行股份有限公司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自2021-01-01起至2021-06-30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普陀农商行丰收信福2020年第56期封闭式净值型理财产品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C1126520000056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浙江舟山普陀农村商业银行股份有限公司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2020-10-22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2021-10-22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3,900,000.00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3.9%/年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2021-01-01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2021-06-30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2.26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3.05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2021-01-01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2021-06-30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-4,240.24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89,214.56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4,019,268.49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1.0305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4,161,011.98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103.38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4,161,011.98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103.38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22,377.93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4,025,121.30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115,641.80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2.87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4,025,121.30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4,299,031.71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106.81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Theme="minorEastAsia" w:hAnsiTheme="minorEastAsia" w:eastAsiaTheme="minorEastAsia"/>
          <w:szCs w:val="21"/>
        </w:rPr>
        <w:t>注：由管理人自行补充</w:t>
      </w: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中信证券丰收信益1号集合资产管理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4,025,121.30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6"/>
            <w:bookmarkStart w:id="4" w:name="OLE_LINK5"/>
            <w:r>
              <w:t>100.15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注：前十项资产明细仅包含证券投资、场外投资，不包含银行活期存款、存出保证金、清算备付金、应收利息等资产。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20义城01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131,290.19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20饶资01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112,534.45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20中电投MTN014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95,513.61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20宜春01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95,307.30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19淮开01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94,961.25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20浦口康居MTN004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94,847.78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20银川城投PPN001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94,791.52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20蓉轨Y2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93,778.71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20大唐Y5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93,778.71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20住总Y1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93,778.71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21青控01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93,778.71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20中财G2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84,400.83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20亦庄02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75,623.15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1.88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注：前十项资产明细仅包含证券投资、场外投资，不包含银行活期存款、存出保证金、清算备付金、应收利息等资产。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浙江舟山普陀农村商业银行股份有限公司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2021-0</w:t>
      </w:r>
      <w:r>
        <w:rPr>
          <w:rFonts w:hint="eastAsia" w:ascii="宋体" w:hAnsi="宋体"/>
          <w:sz w:val="28"/>
          <w:szCs w:val="28"/>
          <w:lang w:val="en-US" w:eastAsia="zh-CN"/>
        </w:rPr>
        <w:t>7</w:t>
      </w:r>
      <w:bookmarkStart w:id="5" w:name="_GoBack"/>
      <w:bookmarkEnd w:id="5"/>
      <w:r>
        <w:rPr>
          <w:rFonts w:ascii="宋体" w:hAnsi="宋体"/>
          <w:sz w:val="28"/>
          <w:szCs w:val="28"/>
        </w:rPr>
        <w:t>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0525713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</w:style>
  <w:style w:type="character" w:customStyle="1" w:styleId="33">
    <w:name w:val="标题 4 Char"/>
    <w:link w:val="5"/>
    <w:semiHidden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uiPriority w:val="0"/>
    <w:rPr>
      <w:kern w:val="2"/>
      <w:sz w:val="18"/>
      <w:szCs w:val="18"/>
    </w:rPr>
  </w:style>
  <w:style w:type="character" w:customStyle="1" w:styleId="48">
    <w:name w:val="日期 Char"/>
    <w:link w:val="8"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uiPriority w:val="0"/>
  </w:style>
  <w:style w:type="paragraph" w:customStyle="1" w:styleId="51">
    <w:name w:val="xbrltitle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B70C71-B3A0-4654-9AE8-524D43F31D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317</Words>
  <Characters>1808</Characters>
  <Lines>15</Lines>
  <Paragraphs>4</Paragraphs>
  <TotalTime>106</TotalTime>
  <ScaleCrop>false</ScaleCrop>
  <LinksUpToDate>false</LinksUpToDate>
  <CharactersWithSpaces>2121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24552</cp:lastModifiedBy>
  <cp:lastPrinted>2411-12-31T16:00:00Z</cp:lastPrinted>
  <dcterms:modified xsi:type="dcterms:W3CDTF">2021-07-30T01:07:04Z</dcterms:modified>
  <dc:title>gongGaoMingCheng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952B8D1E95744CA3A27FB09C7A4FC314</vt:lpwstr>
  </property>
</Properties>
</file>