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普陀农商行丰收信福2020年第65期封闭式净值型理财产品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2021年半年度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产品管理人：浙江舟山普陀农村商业银行股份有限公司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  <w:lang w:val="en-US" w:eastAsia="zh-CN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自2021-01-01起至2021-06-30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普陀农商行丰收信福2020年第65期封闭式净值型理财产品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C1126520000064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浙江舟山普陀农村商业银行股份有限公司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2020-11-23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2021-11-23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9,340,000.00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4.05%/年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2021-01-01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2021-06-30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2.30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2.86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2021-01-01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2021-06-30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-10,124.02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216,023.85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9,607,906.72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1.0286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9,997,607.88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103.92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9,997,607.88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103.92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57,510.40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9,620,125.55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248,294.05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9,620,125.55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10,303,412.33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107.10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注：由管理人自行补充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中信证券丰收信益2号集合资产管理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9,620,125.55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100.13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注：前十项资产明细仅包含证券投资、场外投资，不包含银行活期存款、存出保证金、清算备付金、应收利息等资产。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19柯建02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374,284.14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19邯纾01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324,248.78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20海资G1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319,806.67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20浏城03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319,806.67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20银城02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319,806.67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18凤城河债01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274,847.18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20成华国资MTN001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268,664.25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20大唐Y5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266,505.56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20住总Y1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266,505.56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20襄阳01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266,505.56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21青控01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266,505.56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20寿光G1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266,177.76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20城旅01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260,446.82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20安信G2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216,764.96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20宜春01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216,679.68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2.26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注：前十项资产明细仅包含证券投资、场外投资，不包含银行活期存款、存出保证金、清算备付金、应收利息等资产。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浙江舟山普陀农村商业银行股份有限公司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2021-0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bookmarkStart w:id="5" w:name="_GoBack"/>
      <w:bookmarkEnd w:id="5"/>
      <w:r>
        <w:rPr>
          <w:rFonts w:ascii="宋体" w:hAnsi="宋体"/>
          <w:sz w:val="28"/>
          <w:szCs w:val="28"/>
        </w:rPr>
        <w:t>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0CB75C3D"/>
    <w:rsid w:val="5946725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B70C71-B3A0-4654-9AE8-524D43F31D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317</Words>
  <Characters>1808</Characters>
  <Lines>15</Lines>
  <Paragraphs>4</Paragraphs>
  <TotalTime>0</TotalTime>
  <ScaleCrop>false</ScaleCrop>
  <LinksUpToDate>false</LinksUpToDate>
  <CharactersWithSpaces>2121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24552</cp:lastModifiedBy>
  <cp:lastPrinted>2411-12-31T16:00:00Z</cp:lastPrinted>
  <dcterms:modified xsi:type="dcterms:W3CDTF">2021-07-30T01:08:04Z</dcterms:modified>
  <dc:title>gongGaoMingCheng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F2525F3308044F8380EFF3BA6D507D45</vt:lpwstr>
  </property>
</Properties>
</file>