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普陀农商银行丰收信福2021年第2期封闭式净值型理财产品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2021年半年度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产品管理人：浙江舟山普陀农村商业银行股份有限公司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自2021-01-11起至2021-06-30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普陀农商银行丰收信福2021年第2期封闭式净值型理财产品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C1126521000001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浙江舟山普陀农村商业银行股份有限公司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2021-01-11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2022-01-11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3,370,000.00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4.05%/年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2021-01-11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2021-06-30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2.16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2.16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2021-01-11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2021-06-30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-3,408.68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72,969.06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3,442,969.06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1.0216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4,011,345.54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116.39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4,011,345.54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116.39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22,587.14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3,446,377.74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233,893.22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6.79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3,446,377.74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4,267,825.91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123.84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Theme="minorEastAsia" w:hAnsiTheme="minorEastAsia" w:eastAsiaTheme="minorEastAsia"/>
          <w:szCs w:val="21"/>
        </w:rPr>
        <w:t>注：由管理人自行补充</w:t>
      </w: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中信证券丰收信益3号集合资产管理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3,446,377.74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5"/>
            <w:bookmarkStart w:id="4" w:name="OLE_LINK6"/>
            <w:r>
              <w:t>100.10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注：前十项资产明细仅包含证券投资、场外投资，不包含银行活期存款、存出保证金、清算备付金、应收利息等资产。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21海通02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101,668.66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2.95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20湘路04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101,093.81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2.94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20柯资01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100,728.72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2.93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19即墨01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81,349.86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21国联MTN001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81,221.97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21湖交投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80,681.41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21诸资01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80,681.41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21东泰D1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80,681.41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21青控01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80,681.41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21中泰01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80,564.42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21崇德投资PPN001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70,949.21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20宜春交投PPN001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62,072.24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1.80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21胶州城投PPN001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61,709.18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1.79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注：前十项资产明细仅包含证券投资、场外投资，不包含银行活期存款、存出保证金、清算备付金、应收利息等资产。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浙江舟山普陀农村商业银行股份有限公司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2021-0</w:t>
      </w:r>
      <w:r>
        <w:rPr>
          <w:rFonts w:hint="eastAsia" w:ascii="宋体" w:hAnsi="宋体"/>
          <w:sz w:val="28"/>
          <w:szCs w:val="28"/>
          <w:lang w:val="en-US" w:eastAsia="zh-CN"/>
        </w:rPr>
        <w:t>7</w:t>
      </w:r>
      <w:bookmarkStart w:id="5" w:name="_GoBack"/>
      <w:bookmarkEnd w:id="5"/>
      <w:r>
        <w:rPr>
          <w:rFonts w:ascii="宋体" w:hAnsi="宋体"/>
          <w:sz w:val="28"/>
          <w:szCs w:val="28"/>
        </w:rPr>
        <w:t>-29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0ED66BFF"/>
    <w:rsid w:val="597005C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Char"/>
    <w:link w:val="4"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Char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xbrltitle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B70C71-B3A0-4654-9AE8-524D43F31D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317</Words>
  <Characters>1808</Characters>
  <Lines>15</Lines>
  <Paragraphs>4</Paragraphs>
  <TotalTime>106</TotalTime>
  <ScaleCrop>false</ScaleCrop>
  <LinksUpToDate>false</LinksUpToDate>
  <CharactersWithSpaces>2121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24552</cp:lastModifiedBy>
  <cp:lastPrinted>2411-12-31T16:00:00Z</cp:lastPrinted>
  <dcterms:modified xsi:type="dcterms:W3CDTF">2021-07-30T01:09:10Z</dcterms:modified>
  <dc:title>gongGaoMingCheng</dc:title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D10CAD18FFD54C73BBA0C50DE374CDCF</vt:lpwstr>
  </property>
</Properties>
</file>