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普陀农商银行丰收信福2021年第3期封闭式净值型理财产品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自2021-01-25起至2021-06-30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普陀农商银行丰收信福2021年第3期封闭式净值型理财产品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C1126521000002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2021-01-25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2022-01-25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8,520,000.00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2021-01-25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2.02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2021-01-25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-7,903.45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172,221.61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8,692,221.61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1.0202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10,126,344.40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10,126,344.40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57,019.57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8,700,125.06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590,446.10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8,700,125.06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10,773,810.06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123.84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中信证券丰收信益3号集合资产管理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8,700,125.06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21海通02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256,655.00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20湘路04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255,203.82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20柯资01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254,282.19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19即墨01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205,361.68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21国联MTN001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205,038.85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21湖交投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203,674.24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203,674.24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21东泰D1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203,674.24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203,674.24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21中泰01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203,378.91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21崇德投资PPN001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179,106.03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20宜春交投PPN001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156,696.77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21胶州城投PPN001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155,780.24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76020BB"/>
    <w:rsid w:val="59142A2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0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2021-07-30T01:09:28Z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39AB5DF7C5224CA2AE2D76BBE48F2826</vt:lpwstr>
  </property>
</Properties>
</file>