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普陀农商银行丰收信福2021年第8期封闭式净值型理财产品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2021年半年度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产品管理人：浙江舟山普陀农村商业银行股份有限公司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自2021-02-04起至2021-06-30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普陀农商银行丰收信福2021年第8期封闭式净值型理财产品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hint="default" w:ascii="宋体" w:hAnsi="宋体"/>
                <w:lang w:val="en-US"/>
              </w:rPr>
            </w:pPr>
            <w:r>
              <w:rPr>
                <w:rFonts w:hint="eastAsia" w:ascii="宋体" w:hAnsi="宋体"/>
                <w:lang w:val="en-US" w:eastAsia="zh-CN"/>
              </w:rPr>
              <w:t>C1126521000007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浙江舟山普陀农村商业银行股份有限公司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2021-02-04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2022-02-08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3,080,000.00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4.05%/年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2021-02-04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2021-06-30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1.95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2021-02-04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2021-06-30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-2,673.84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60,239.39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3,140,239.39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1.0195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3,709,090.05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118.01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3,662,397.06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116.53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46,692.99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26,416.82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3,142,913.23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316,582.21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10.07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3,142,913.23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4,052,089.08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128.93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Theme="minorEastAsia" w:hAnsiTheme="minorEastAsia" w:eastAsiaTheme="minorEastAsia"/>
          <w:szCs w:val="21"/>
        </w:rPr>
        <w:t>注：由管理人自行补充</w:t>
      </w: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中信证券丰收信益4号集合资产管理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3,142,913.23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5"/>
            <w:bookmarkStart w:id="4" w:name="OLE_LINK6"/>
            <w:r>
              <w:t>100.09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注：前十项资产明细仅包含证券投资、场外投资，不包含银行活期存款、存出保证金、清算备付金、应收利息等资产。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21湖交投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116,744.16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19即墨01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94,157.20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G20嵊交1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93,897.79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21宜春01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93,395.33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21青控01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93,395.33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21胶州城投PPN001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71,433.41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21上虞国投PPN001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71,216.27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20亦庄02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70,606.87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20湘路06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70,542.42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21襄阳住房PPN002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70,445.76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21洪山城投PPN001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70,424.75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2.24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注：前十项资产明细仅包含证券投资、场外投资，不包含银行活期存款、存出保证金、清算备付金、应收利息等资产。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浙江舟山普陀农村商业银行股份有限公司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2021-0</w:t>
      </w:r>
      <w:r>
        <w:rPr>
          <w:rFonts w:hint="eastAsia" w:ascii="宋体" w:hAnsi="宋体"/>
          <w:sz w:val="28"/>
          <w:szCs w:val="28"/>
          <w:lang w:val="en-US" w:eastAsia="zh-CN"/>
        </w:rPr>
        <w:t>7</w:t>
      </w:r>
      <w:bookmarkStart w:id="5" w:name="_GoBack"/>
      <w:bookmarkEnd w:id="5"/>
      <w:r>
        <w:rPr>
          <w:rFonts w:ascii="宋体" w:hAnsi="宋体"/>
          <w:sz w:val="28"/>
          <w:szCs w:val="28"/>
        </w:rPr>
        <w:t>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0FBD7E87"/>
    <w:rsid w:val="4FAE3A6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uiPriority w:val="0"/>
    <w:rPr>
      <w:kern w:val="2"/>
      <w:sz w:val="18"/>
      <w:szCs w:val="18"/>
    </w:rPr>
  </w:style>
  <w:style w:type="character" w:customStyle="1" w:styleId="48">
    <w:name w:val="日期 Char"/>
    <w:link w:val="8"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B70C71-B3A0-4654-9AE8-524D43F31D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317</Words>
  <Characters>1808</Characters>
  <Lines>15</Lines>
  <Paragraphs>4</Paragraphs>
  <TotalTime>0</TotalTime>
  <ScaleCrop>false</ScaleCrop>
  <LinksUpToDate>false</LinksUpToDate>
  <CharactersWithSpaces>2121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24552</cp:lastModifiedBy>
  <cp:lastPrinted>2411-12-31T16:00:00Z</cp:lastPrinted>
  <dcterms:modified xsi:type="dcterms:W3CDTF">2021-07-30T01:09:46Z</dcterms:modified>
  <dc:title>gongGaoMingCheng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498C0C5E1A4B4F0DAEDDFB9C1EC524E8</vt:lpwstr>
  </property>
</Properties>
</file>