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普陀农商银行丰收喜悦开放式净值型理财产品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自2021-01-01起至2021-06-30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普陀农商银行丰收喜悦开放式净值型理财产品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C1126520000071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公募开放式净值型银行理财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2020-12-16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487,304.93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1.51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3,166.34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7,062.07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494,673.81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1.0151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425,110.54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85.89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425,110.54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85.89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533.55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0.11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63,229.73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12.77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494,440.45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99.89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0.10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6,348.73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494,974.10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494,689.00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99.94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中信证券丰收信乐1号集合资产管理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494,440.45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99.95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21光大银行CD030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32,120.13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21市北高新SCP003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21,868.14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20扬交01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21,861.58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20临发01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21,861.58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20平发02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21,861.58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20虞资D1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21,861.58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20虞资D2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21,861.58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21江东01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21,861.58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21,861.58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21,861.58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20国信05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21,861.58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20洛建01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21,857.16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20邯建01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21,791.19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20浦发银行CD297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21,256.02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21中国银行CD013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21,229.78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20产发01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10,930.79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20长建01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10,930.79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20金城01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10,930.79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20虞资01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10,930.79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20滁城01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10,930.79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20豫铁01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10,930.79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20渝枢04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10,930.79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2.21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20兴业银行CD364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10,625.82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16迈瑞03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1,092.51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0.22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34223E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106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2021-07-30T01:08:33Z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E8EB9450A6B94256BA0C8DD0CE697E68</vt:lpwstr>
  </property>
</Properties>
</file>